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521EE">
        <w:rPr>
          <w:rFonts w:cs="Arial"/>
          <w:b/>
          <w:caps/>
          <w:sz w:val="28"/>
          <w:szCs w:val="28"/>
        </w:rPr>
        <w:t>1508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F3293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F3293">
              <w:rPr>
                <w:rFonts w:cs="Arial"/>
                <w:sz w:val="20"/>
                <w:szCs w:val="20"/>
              </w:rPr>
              <w:t>Solicita realização de operação tapa-buracos na altura do nº 40 da Rua Antonio Alves, no Bairro Pagador Andrade.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F3293">
        <w:rPr>
          <w:rFonts w:cs="Arial"/>
        </w:rPr>
        <w:t xml:space="preserve">à </w:t>
      </w:r>
      <w:r w:rsidR="00AF3293" w:rsidRPr="00AF3293">
        <w:rPr>
          <w:rFonts w:cs="Arial"/>
        </w:rPr>
        <w:t>realização de operação tapa-buracos na altura do nº 40 da Rua Antonio Alves, no Bairro Pagador Andrade.</w:t>
      </w:r>
    </w:p>
    <w:p w:rsidR="00AF3293" w:rsidRPr="00AF3293" w:rsidRDefault="00AF3293" w:rsidP="00AF329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</w:t>
      </w:r>
      <w:r w:rsidRPr="00AF3293">
        <w:rPr>
          <w:rFonts w:cs="Arial"/>
        </w:rPr>
        <w:t xml:space="preserve">m decorrência de serviços </w:t>
      </w:r>
      <w:r>
        <w:rPr>
          <w:rFonts w:cs="Arial"/>
        </w:rPr>
        <w:t xml:space="preserve">em tubulações da rede de esgoto executados </w:t>
      </w:r>
      <w:r w:rsidRPr="00AF3293">
        <w:rPr>
          <w:rFonts w:cs="Arial"/>
        </w:rPr>
        <w:t xml:space="preserve">por terceirizada do SAAE, </w:t>
      </w:r>
      <w:r w:rsidRPr="00AF3293">
        <w:rPr>
          <w:rFonts w:cs="Arial"/>
        </w:rPr>
        <w:t>os serviços de reparo realizados para o fechamento do respectivo buraco, devido à falta da qualidade dos serviços e dos materiais empregados</w:t>
      </w:r>
      <w:r>
        <w:rPr>
          <w:rFonts w:cs="Arial"/>
        </w:rPr>
        <w:t>,</w:t>
      </w:r>
      <w:r w:rsidRPr="00AF3293">
        <w:rPr>
          <w:rFonts w:cs="Arial"/>
        </w:rPr>
        <w:t xml:space="preserve"> apresentam</w:t>
      </w:r>
      <w:r w:rsidRPr="00AF3293">
        <w:rPr>
          <w:rFonts w:cs="Arial"/>
        </w:rPr>
        <w:t xml:space="preserve"> afundamento do piso, rachaduras e o esfarelamento da massa asfáltica no local.</w:t>
      </w:r>
    </w:p>
    <w:p w:rsidR="00AF3293" w:rsidRDefault="00AF3293" w:rsidP="000807F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AF3293" w:rsidRDefault="00AF3293" w:rsidP="00AF329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F3293">
        <w:rPr>
          <w:rFonts w:cs="Arial"/>
        </w:rPr>
        <w:t>Desta forma, respeitosamente, acionamos a Administração Municipal e agradecemos por seu empenho para que a situação seja devidamente considerada e atendida.</w:t>
      </w:r>
    </w:p>
    <w:p w:rsidR="00AF3293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F3293">
        <w:rPr>
          <w:rFonts w:cs="Arial"/>
        </w:rPr>
        <w:t>26 de agosto de 2020.</w:t>
      </w:r>
    </w:p>
    <w:p w:rsidR="00AF3293" w:rsidRDefault="00AF3293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F3293" w:rsidRDefault="00AF3293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F3293" w:rsidRPr="005D429C" w:rsidRDefault="00AF3293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DRA. MÁRCIA SANTOS</w:t>
      </w:r>
    </w:p>
    <w:p w:rsidR="00AF3293" w:rsidRDefault="00AF3293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AF3293" w:rsidRDefault="00AF3293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AF3293" w:rsidRPr="005D429C" w:rsidRDefault="00AF3293" w:rsidP="00AF3293">
      <w:pPr>
        <w:pStyle w:val="Pr-Fotos"/>
      </w:pPr>
      <w:bookmarkStart w:id="0" w:name="_GoBack"/>
      <w:r>
        <w:rPr>
          <w:noProof/>
          <w:lang w:eastAsia="ja-JP"/>
        </w:rPr>
        <w:lastRenderedPageBreak/>
        <w:drawing>
          <wp:inline distT="0" distB="0" distL="0" distR="0" wp14:anchorId="3264D934">
            <wp:extent cx="5760720" cy="324612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AF3293" w:rsidRPr="005D429C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34E" w:rsidRDefault="002C734E">
      <w:r>
        <w:separator/>
      </w:r>
    </w:p>
  </w:endnote>
  <w:endnote w:type="continuationSeparator" w:id="0">
    <w:p w:rsidR="002C734E" w:rsidRDefault="002C7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34E" w:rsidRDefault="002C734E">
      <w:r>
        <w:separator/>
      </w:r>
    </w:p>
  </w:footnote>
  <w:footnote w:type="continuationSeparator" w:id="0">
    <w:p w:rsidR="002C734E" w:rsidRDefault="002C7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F3293">
      <w:rPr>
        <w:rFonts w:cs="Arial"/>
        <w:b/>
        <w:sz w:val="20"/>
        <w:szCs w:val="20"/>
        <w:u w:val="single"/>
      </w:rPr>
      <w:t>1508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AF3293" w:rsidRPr="00AF3293">
      <w:rPr>
        <w:rFonts w:cs="Arial"/>
        <w:b/>
        <w:sz w:val="20"/>
        <w:szCs w:val="20"/>
        <w:u w:val="single"/>
      </w:rPr>
      <w:t xml:space="preserve"> - Vereadora Dra. Márcia Santos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81BB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81BB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3293" w:rsidRPr="00317C1A" w:rsidRDefault="00AF3293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C734E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81BBC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21EE"/>
    <w:rsid w:val="00A844CE"/>
    <w:rsid w:val="00A92CB9"/>
    <w:rsid w:val="00AA6FC7"/>
    <w:rsid w:val="00AC24F9"/>
    <w:rsid w:val="00AC712C"/>
    <w:rsid w:val="00AD3733"/>
    <w:rsid w:val="00AD6B47"/>
    <w:rsid w:val="00AE447C"/>
    <w:rsid w:val="00AF3293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DE89A-28A3-4550-9654-FEDC48F86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152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2020-08-24T12:39:00Z</cp:lastPrinted>
  <dcterms:created xsi:type="dcterms:W3CDTF">2020-08-24T12:39:00Z</dcterms:created>
  <dcterms:modified xsi:type="dcterms:W3CDTF">2020-08-24T12:39:00Z</dcterms:modified>
</cp:coreProperties>
</file>